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D4B02" w14:textId="36CA5755" w:rsidR="00F22CCB" w:rsidRDefault="00FC3C5E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C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 w:rsidR="002F1787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09354276" w14:textId="626D8595" w:rsidR="00781A88" w:rsidRPr="00422895" w:rsidRDefault="00CD5618" w:rsidP="00781A88">
      <w:pPr>
        <w:pBdr>
          <w:bottom w:val="single" w:sz="8" w:space="12" w:color="004994"/>
        </w:pBdr>
        <w:tabs>
          <w:tab w:val="left" w:pos="4080"/>
        </w:tabs>
        <w:spacing w:before="180" w:after="180"/>
        <w:jc w:val="both"/>
        <w:rPr>
          <w:rFonts w:eastAsia="Times New Roman" w:cs="Arial"/>
          <w:color w:val="004994"/>
          <w:spacing w:val="5"/>
          <w:kern w:val="28"/>
        </w:rPr>
      </w:pPr>
      <w:r w:rsidRPr="00C83AFB">
        <w:rPr>
          <w:rFonts w:eastAsia="Times New Roman" w:cs="Arial"/>
          <w:color w:val="004994"/>
          <w:spacing w:val="5"/>
          <w:kern w:val="28"/>
        </w:rPr>
        <w:t>Vorhaben:</w:t>
      </w:r>
      <w:r>
        <w:rPr>
          <w:rFonts w:eastAsia="Times New Roman" w:cs="Arial"/>
          <w:color w:val="004994"/>
          <w:spacing w:val="5"/>
          <w:kern w:val="28"/>
        </w:rPr>
        <w:t xml:space="preserve"> </w:t>
      </w:r>
      <w:r w:rsidR="00AC6B4C" w:rsidRPr="00AC6B4C">
        <w:rPr>
          <w:rFonts w:eastAsia="Times New Roman" w:cs="Arial"/>
          <w:color w:val="004994"/>
          <w:spacing w:val="5"/>
          <w:kern w:val="28"/>
        </w:rPr>
        <w:t>Fachplanung-TGA (Anlagengruppe KG 471 - Küchentechnische Anlagen) für einen Neubau der DGUV (HGU) Bad Hersfeld – Standorterweiterung II (26_EU_020)</w:t>
      </w:r>
    </w:p>
    <w:p w14:paraId="25BEBC48" w14:textId="0DB7C311" w:rsidR="00092C81" w:rsidRPr="00F22CCB" w:rsidRDefault="00092C81" w:rsidP="00692C59">
      <w:pPr>
        <w:spacing w:before="80" w:after="1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F6240B">
        <w:rPr>
          <w:b/>
        </w:rPr>
        <w:t>Bieter</w:t>
      </w:r>
      <w:r w:rsidR="00974B4A">
        <w:rPr>
          <w:b/>
        </w:rPr>
        <w:t>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F6240B">
        <w:rPr>
          <w:b/>
        </w:rPr>
        <w:t>Bieter</w:t>
      </w:r>
      <w:r w:rsidR="00974B4A">
        <w:rPr>
          <w:b/>
        </w:rPr>
        <w:t>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ellenraster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01BD1B1C" w:rsidR="00F22CCB" w:rsidRPr="00A73469" w:rsidRDefault="00F22CC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 xml:space="preserve">Name der </w:t>
            </w:r>
            <w:r w:rsidR="00F6240B">
              <w:rPr>
                <w:b/>
              </w:rPr>
              <w:t>Bieter</w:t>
            </w:r>
            <w:r>
              <w:rPr>
                <w:b/>
              </w:rPr>
              <w:t>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692C59">
            <w:pPr>
              <w:spacing w:before="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75CE651A" w14:textId="77777777" w:rsidR="00F80027" w:rsidRDefault="00F80027" w:rsidP="00692C59">
      <w:pPr>
        <w:spacing w:before="80" w:after="1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4C1E27E0" w:rsidR="00092C81" w:rsidRPr="007B6CB6" w:rsidRDefault="00F6240B" w:rsidP="005124F0">
            <w:pPr>
              <w:spacing w:before="80" w:after="180"/>
            </w:pPr>
            <w:r>
              <w:rPr>
                <w:b/>
                <w:bCs/>
              </w:rPr>
              <w:t>Bieter</w:t>
            </w:r>
            <w:r w:rsidR="00092C81">
              <w:rPr>
                <w:b/>
                <w:bCs/>
              </w:rPr>
              <w:t xml:space="preserve"> </w:t>
            </w:r>
            <w:r w:rsidR="00092C81" w:rsidRPr="007B6CB6">
              <w:t xml:space="preserve">und zugleich </w:t>
            </w:r>
            <w:r w:rsidR="00092C81" w:rsidRPr="007B6CB6">
              <w:rPr>
                <w:b/>
                <w:bCs/>
              </w:rPr>
              <w:t>Bevollmächtigter</w:t>
            </w:r>
            <w:r w:rsidR="00092C81" w:rsidRPr="007B6CB6">
              <w:t xml:space="preserve"> der </w:t>
            </w:r>
            <w:r>
              <w:t>Bieter</w:t>
            </w:r>
            <w:r w:rsidR="00974B4A">
              <w:t>gemeinschaft</w:t>
            </w:r>
            <w:r w:rsidR="00092C81"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007374D3" w:rsidR="004A3792" w:rsidRPr="007B6CB6" w:rsidRDefault="00092C81" w:rsidP="00781A88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="00104FF9">
              <w:t xml:space="preserve"> der </w:t>
            </w:r>
            <w:r w:rsidR="00F6240B">
              <w:t>Bieter</w:t>
            </w:r>
            <w:r w:rsidR="00104FF9">
              <w:t>gemeinschaft</w:t>
            </w:r>
            <w:r w:rsidR="00104FF9" w:rsidRPr="007B6CB6">
              <w:t xml:space="preserve"> </w:t>
            </w:r>
            <w:r w:rsidRPr="007B6CB6">
              <w:t>:</w:t>
            </w:r>
          </w:p>
        </w:tc>
        <w:tc>
          <w:tcPr>
            <w:tcW w:w="2160" w:type="dxa"/>
          </w:tcPr>
          <w:p w14:paraId="4280A81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33B8499C" w:rsidR="00974B4A" w:rsidRPr="007B6CB6" w:rsidRDefault="00974B4A" w:rsidP="00692C59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r w:rsidR="00F6240B">
              <w:t>Bieter</w:t>
            </w:r>
            <w:r w:rsidR="00104FF9">
              <w:t>gemeinschaft</w:t>
            </w:r>
            <w:r w:rsidR="00104FF9" w:rsidRPr="007B6CB6">
              <w:t xml:space="preserve"> </w:t>
            </w:r>
            <w:r w:rsidRPr="007B6CB6">
              <w:t>:</w:t>
            </w:r>
          </w:p>
        </w:tc>
        <w:tc>
          <w:tcPr>
            <w:tcW w:w="2160" w:type="dxa"/>
          </w:tcPr>
          <w:p w14:paraId="542697A8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747F642B" w:rsidR="00092C81" w:rsidRPr="00082B95" w:rsidRDefault="00092C81" w:rsidP="00692C59">
      <w:pPr>
        <w:spacing w:before="80" w:after="1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F6240B">
        <w:rPr>
          <w:b/>
        </w:rPr>
        <w:t>Bieter</w:t>
      </w:r>
      <w:r w:rsidR="00974B4A">
        <w:rPr>
          <w:b/>
        </w:rPr>
        <w:t>gemeinschaft</w:t>
      </w:r>
    </w:p>
    <w:p w14:paraId="225E38B8" w14:textId="75911953" w:rsidR="00092C81" w:rsidRPr="007B6CB6" w:rsidRDefault="00092C81" w:rsidP="00692C59">
      <w:pPr>
        <w:spacing w:before="80" w:after="1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F6240B">
        <w:rPr>
          <w:b/>
        </w:rPr>
        <w:t>Bieter</w:t>
      </w:r>
      <w:r w:rsidR="00974B4A">
        <w:rPr>
          <w:b/>
        </w:rPr>
        <w:t>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370706F8" w:rsidR="00092C81" w:rsidRDefault="00092C81" w:rsidP="00692C59">
      <w:pPr>
        <w:spacing w:before="80" w:after="180"/>
        <w:jc w:val="both"/>
      </w:pPr>
      <w:r w:rsidRPr="007B6CB6">
        <w:t xml:space="preserve">Mit dieser Vollmacht beauftragen wir das oben als Bevollmächtigter der </w:t>
      </w:r>
      <w:r w:rsidR="00F6240B">
        <w:t>Bieter</w:t>
      </w:r>
      <w:r w:rsidR="00974B4A">
        <w:t>gemeinschaft</w:t>
      </w:r>
      <w:r w:rsidRPr="007B6CB6">
        <w:t xml:space="preserve"> benannte Mitglied im Namen und Auftrag der </w:t>
      </w:r>
      <w:r w:rsidR="00F6240B">
        <w:t>Bieter</w:t>
      </w:r>
      <w:r w:rsidR="00104FF9">
        <w:t>gemeinschaft</w:t>
      </w:r>
    </w:p>
    <w:p w14:paraId="4BA555D2" w14:textId="080F3BF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</w:t>
      </w:r>
      <w:r w:rsidR="00104FF9">
        <w:t xml:space="preserve">Teilnahmeantrags / </w:t>
      </w:r>
      <w:r w:rsidRPr="007B6CB6">
        <w:t>Angebots,</w:t>
      </w:r>
    </w:p>
    <w:p w14:paraId="20DA33E1" w14:textId="7777777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25BF1BD5" w:rsidR="00092C81" w:rsidRDefault="00092C81" w:rsidP="00692C59">
      <w:pPr>
        <w:spacing w:before="80" w:after="180"/>
        <w:jc w:val="both"/>
      </w:pPr>
      <w:r>
        <w:t>Die Mitglieder</w:t>
      </w:r>
      <w:r w:rsidRPr="007B6CB6">
        <w:t xml:space="preserve"> der </w:t>
      </w:r>
      <w:r w:rsidR="00F6240B">
        <w:t>Bieter</w:t>
      </w:r>
      <w:r w:rsidR="00104FF9">
        <w:t>gemeinschaft</w:t>
      </w:r>
      <w:r w:rsidR="00104FF9" w:rsidRPr="007B6CB6">
        <w:t xml:space="preserve"> </w:t>
      </w:r>
      <w:r>
        <w:t>bestätigen</w:t>
      </w:r>
      <w:r w:rsidRPr="007B6CB6">
        <w:t xml:space="preserve">, dass alle Mitglieder der </w:t>
      </w:r>
      <w:r w:rsidR="00F6240B">
        <w:t>Bieter</w:t>
      </w:r>
      <w:r w:rsidR="00104FF9">
        <w:t>gemeinschaft</w:t>
      </w:r>
      <w:r w:rsidR="00104FF9" w:rsidRPr="007B6CB6">
        <w:t xml:space="preserve"> </w:t>
      </w:r>
      <w:r w:rsidRPr="007B6CB6">
        <w:t>dem Auftraggeber gegenüber gesamtschuldnerisch haften.</w:t>
      </w:r>
    </w:p>
    <w:p w14:paraId="2851A12F" w14:textId="7BA69BA3" w:rsidR="004A3792" w:rsidRDefault="00437B0D" w:rsidP="00692C59">
      <w:pPr>
        <w:spacing w:before="80" w:after="180"/>
        <w:jc w:val="both"/>
        <w:rPr>
          <w:b/>
        </w:rPr>
      </w:pPr>
      <w:r>
        <w:t xml:space="preserve">Der Bevollmächtigte der </w:t>
      </w:r>
      <w:r w:rsidR="00F6240B">
        <w:t>Bieter</w:t>
      </w:r>
      <w:r w:rsidR="00104FF9">
        <w:t>gemeinschaft</w:t>
      </w:r>
      <w:r w:rsidR="00104FF9" w:rsidRPr="007B6CB6">
        <w:t xml:space="preserve"> </w:t>
      </w:r>
      <w:r>
        <w:t xml:space="preserve">stimmt dem vorgenannten </w:t>
      </w:r>
      <w:proofErr w:type="spellStart"/>
      <w:r>
        <w:t>Vollmachtsumfang</w:t>
      </w:r>
      <w:proofErr w:type="spellEnd"/>
      <w:r>
        <w:t xml:space="preserve"> zu.</w:t>
      </w:r>
    </w:p>
    <w:p w14:paraId="0BF59D34" w14:textId="40A96C0D" w:rsidR="00092C81" w:rsidRDefault="00092C81" w:rsidP="00692C59">
      <w:pPr>
        <w:spacing w:before="80" w:after="180"/>
        <w:jc w:val="both"/>
        <w:rPr>
          <w:b/>
        </w:rPr>
      </w:pPr>
      <w:r w:rsidRPr="007B6CB6">
        <w:rPr>
          <w:b/>
        </w:rPr>
        <w:t xml:space="preserve">Mitglieder der </w:t>
      </w:r>
      <w:r w:rsidR="00F6240B">
        <w:rPr>
          <w:b/>
        </w:rPr>
        <w:t>Bieter</w:t>
      </w:r>
      <w:r w:rsidR="00AA57D6">
        <w:rPr>
          <w:b/>
        </w:rPr>
        <w:t>gemeinschaft</w:t>
      </w:r>
      <w:r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692C59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692C59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692C59">
      <w:pPr>
        <w:spacing w:before="80" w:after="180"/>
        <w:ind w:left="4963" w:hanging="4963"/>
        <w:jc w:val="both"/>
      </w:pPr>
    </w:p>
    <w:sectPr w:rsidR="00AA57D6" w:rsidRPr="00761922" w:rsidSect="00BE6CF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1418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BF5AA" w14:textId="77777777" w:rsidR="0063610D" w:rsidRDefault="0063610D" w:rsidP="003D338A">
      <w:pPr>
        <w:spacing w:after="0"/>
      </w:pPr>
      <w:r>
        <w:separator/>
      </w:r>
    </w:p>
  </w:endnote>
  <w:endnote w:type="continuationSeparator" w:id="0">
    <w:p w14:paraId="0F2DFAAA" w14:textId="77777777" w:rsidR="0063610D" w:rsidRDefault="0063610D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D2093" w14:textId="77777777" w:rsidR="002524C6" w:rsidRDefault="002524C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738A3C2F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FC3C5E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FC3C5E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2AA9E49D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FC3C5E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FC3C5E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C831F9" w14:textId="77777777" w:rsidR="0063610D" w:rsidRDefault="0063610D" w:rsidP="003D338A">
      <w:pPr>
        <w:spacing w:after="0"/>
      </w:pPr>
      <w:r>
        <w:separator/>
      </w:r>
    </w:p>
  </w:footnote>
  <w:footnote w:type="continuationSeparator" w:id="0">
    <w:p w14:paraId="24C26178" w14:textId="77777777" w:rsidR="0063610D" w:rsidRDefault="0063610D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890A0" w14:textId="77777777" w:rsidR="002524C6" w:rsidRDefault="002524C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10A6" w14:textId="3C17CCD7" w:rsidR="00C76683" w:rsidRPr="00422895" w:rsidRDefault="00781A88" w:rsidP="00C76683">
    <w:pPr>
      <w:pBdr>
        <w:bottom w:val="single" w:sz="8" w:space="12" w:color="004994"/>
      </w:pBdr>
      <w:tabs>
        <w:tab w:val="left" w:pos="4080"/>
      </w:tabs>
      <w:spacing w:before="180" w:after="180"/>
      <w:jc w:val="both"/>
      <w:rPr>
        <w:rFonts w:eastAsia="Times New Roman" w:cs="Arial"/>
        <w:color w:val="004994"/>
        <w:spacing w:val="5"/>
        <w:kern w:val="28"/>
      </w:rPr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30CDC4F4" wp14:editId="6109A333">
          <wp:simplePos x="0" y="0"/>
          <wp:positionH relativeFrom="rightMargin">
            <wp:posOffset>-1873871</wp:posOffset>
          </wp:positionH>
          <wp:positionV relativeFrom="page">
            <wp:posOffset>359923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D5618" w:rsidRPr="00C83AFB">
      <w:rPr>
        <w:rFonts w:eastAsia="Times New Roman" w:cs="Arial"/>
        <w:color w:val="004994"/>
        <w:spacing w:val="5"/>
        <w:kern w:val="28"/>
      </w:rPr>
      <w:t>Vorhaben:</w:t>
    </w:r>
    <w:r w:rsidR="00CD5618">
      <w:rPr>
        <w:rFonts w:eastAsia="Times New Roman" w:cs="Arial"/>
        <w:color w:val="004994"/>
        <w:spacing w:val="5"/>
        <w:kern w:val="28"/>
      </w:rPr>
      <w:t xml:space="preserve"> </w:t>
    </w:r>
    <w:r w:rsidR="002524C6" w:rsidRPr="002524C6">
      <w:rPr>
        <w:rFonts w:eastAsia="Times New Roman" w:cs="Arial"/>
        <w:color w:val="004994"/>
        <w:spacing w:val="5"/>
        <w:kern w:val="28"/>
      </w:rPr>
      <w:t>Fachplanung-TGA (Anlagengruppe KG 471 - Küchentechnische Anlagen) für einen Neubau der DGUV (HGU) Bad Hersfeld – Standorterweiterung II (26_EU_020)</w:t>
    </w:r>
  </w:p>
  <w:p w14:paraId="4EFC2E2D" w14:textId="77777777" w:rsidR="00C76683" w:rsidRDefault="00C7668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532F5AA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3F0769E0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02499458">
    <w:abstractNumId w:val="14"/>
  </w:num>
  <w:num w:numId="2" w16cid:durableId="2052728320">
    <w:abstractNumId w:val="12"/>
  </w:num>
  <w:num w:numId="3" w16cid:durableId="1814250228">
    <w:abstractNumId w:val="4"/>
  </w:num>
  <w:num w:numId="4" w16cid:durableId="597561770">
    <w:abstractNumId w:val="10"/>
  </w:num>
  <w:num w:numId="5" w16cid:durableId="455025974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441800428">
    <w:abstractNumId w:val="11"/>
  </w:num>
  <w:num w:numId="7" w16cid:durableId="592468987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409544705">
    <w:abstractNumId w:val="2"/>
  </w:num>
  <w:num w:numId="9" w16cid:durableId="362826698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582761353">
    <w:abstractNumId w:val="4"/>
  </w:num>
  <w:num w:numId="11" w16cid:durableId="1010714045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26971838">
    <w:abstractNumId w:val="3"/>
  </w:num>
  <w:num w:numId="13" w16cid:durableId="1372925087">
    <w:abstractNumId w:val="0"/>
  </w:num>
  <w:num w:numId="14" w16cid:durableId="2134519302">
    <w:abstractNumId w:val="6"/>
  </w:num>
  <w:num w:numId="15" w16cid:durableId="262887153">
    <w:abstractNumId w:val="5"/>
  </w:num>
  <w:num w:numId="16" w16cid:durableId="98793750">
    <w:abstractNumId w:val="1"/>
  </w:num>
  <w:num w:numId="17" w16cid:durableId="58989352">
    <w:abstractNumId w:val="7"/>
  </w:num>
  <w:num w:numId="18" w16cid:durableId="2089770027">
    <w:abstractNumId w:val="9"/>
  </w:num>
  <w:num w:numId="19" w16cid:durableId="731852801">
    <w:abstractNumId w:val="8"/>
  </w:num>
  <w:num w:numId="20" w16cid:durableId="2020542922">
    <w:abstractNumId w:val="12"/>
    <w:lvlOverride w:ilvl="1">
      <w:lvl w:ilvl="1">
        <w:start w:val="1"/>
        <w:numFmt w:val="none"/>
        <w:pStyle w:val="DGUVAufz02"/>
        <w:lvlText w:val="-"/>
        <w:lvlJc w:val="left"/>
        <w:pPr>
          <w:tabs>
            <w:tab w:val="num" w:pos="283"/>
          </w:tabs>
          <w:ind w:left="283" w:hanging="283"/>
        </w:pPr>
        <w:rPr>
          <w:rFonts w:hint="default"/>
        </w:rPr>
      </w:lvl>
    </w:lvlOverride>
  </w:num>
  <w:num w:numId="21" w16cid:durableId="10558116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documentProtection w:edit="forms" w:enforcement="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1442A"/>
    <w:rsid w:val="00017149"/>
    <w:rsid w:val="00017835"/>
    <w:rsid w:val="00021CA3"/>
    <w:rsid w:val="00022048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0456"/>
    <w:rsid w:val="0005180B"/>
    <w:rsid w:val="000555F3"/>
    <w:rsid w:val="00065681"/>
    <w:rsid w:val="0006649E"/>
    <w:rsid w:val="00074A5B"/>
    <w:rsid w:val="0007653B"/>
    <w:rsid w:val="00077BFD"/>
    <w:rsid w:val="00092C81"/>
    <w:rsid w:val="000935B0"/>
    <w:rsid w:val="000A0185"/>
    <w:rsid w:val="000A1FA5"/>
    <w:rsid w:val="000A3131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4E59"/>
    <w:rsid w:val="000F15A3"/>
    <w:rsid w:val="0010380E"/>
    <w:rsid w:val="00104E37"/>
    <w:rsid w:val="00104FF9"/>
    <w:rsid w:val="00107499"/>
    <w:rsid w:val="0012048D"/>
    <w:rsid w:val="00122FCC"/>
    <w:rsid w:val="00123B8D"/>
    <w:rsid w:val="00125B91"/>
    <w:rsid w:val="00132B33"/>
    <w:rsid w:val="00132D67"/>
    <w:rsid w:val="001346B0"/>
    <w:rsid w:val="00135CB1"/>
    <w:rsid w:val="00141579"/>
    <w:rsid w:val="00145DF2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935"/>
    <w:rsid w:val="00190444"/>
    <w:rsid w:val="001954FB"/>
    <w:rsid w:val="00197269"/>
    <w:rsid w:val="001A7A48"/>
    <w:rsid w:val="001B2131"/>
    <w:rsid w:val="001B2DDB"/>
    <w:rsid w:val="001B486C"/>
    <w:rsid w:val="001B4C22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524C6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0CB"/>
    <w:rsid w:val="002E18FB"/>
    <w:rsid w:val="002E2B59"/>
    <w:rsid w:val="002E7470"/>
    <w:rsid w:val="002F1787"/>
    <w:rsid w:val="002F42AD"/>
    <w:rsid w:val="00301481"/>
    <w:rsid w:val="003014CF"/>
    <w:rsid w:val="00333793"/>
    <w:rsid w:val="003416D5"/>
    <w:rsid w:val="003443B4"/>
    <w:rsid w:val="003555FE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D338A"/>
    <w:rsid w:val="003D4DAE"/>
    <w:rsid w:val="003E6C83"/>
    <w:rsid w:val="003F184B"/>
    <w:rsid w:val="003F2916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77F5B"/>
    <w:rsid w:val="00483693"/>
    <w:rsid w:val="00486BA9"/>
    <w:rsid w:val="00494C0B"/>
    <w:rsid w:val="004A3792"/>
    <w:rsid w:val="004B3D0E"/>
    <w:rsid w:val="004B69D9"/>
    <w:rsid w:val="004C0AD3"/>
    <w:rsid w:val="004C0FA4"/>
    <w:rsid w:val="004C1EFB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0FED"/>
    <w:rsid w:val="005D681D"/>
    <w:rsid w:val="005D6FB8"/>
    <w:rsid w:val="005D7197"/>
    <w:rsid w:val="005E1475"/>
    <w:rsid w:val="005E2FC3"/>
    <w:rsid w:val="005F5328"/>
    <w:rsid w:val="005F60BC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3610D"/>
    <w:rsid w:val="006471EF"/>
    <w:rsid w:val="0064724E"/>
    <w:rsid w:val="0065371F"/>
    <w:rsid w:val="00670334"/>
    <w:rsid w:val="0067177D"/>
    <w:rsid w:val="00690ACA"/>
    <w:rsid w:val="00691361"/>
    <w:rsid w:val="00692C59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1A88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1730A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3214"/>
    <w:rsid w:val="00894659"/>
    <w:rsid w:val="008954F0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51111"/>
    <w:rsid w:val="009635D4"/>
    <w:rsid w:val="009651E9"/>
    <w:rsid w:val="00972389"/>
    <w:rsid w:val="00974B4A"/>
    <w:rsid w:val="00981222"/>
    <w:rsid w:val="009826A4"/>
    <w:rsid w:val="00995474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E7A32"/>
    <w:rsid w:val="009F7466"/>
    <w:rsid w:val="00A003CC"/>
    <w:rsid w:val="00A04619"/>
    <w:rsid w:val="00A04CBC"/>
    <w:rsid w:val="00A12968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0DEB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C6B4C"/>
    <w:rsid w:val="00AD1B5D"/>
    <w:rsid w:val="00AD2867"/>
    <w:rsid w:val="00AD3C66"/>
    <w:rsid w:val="00AE4F4C"/>
    <w:rsid w:val="00AE6C75"/>
    <w:rsid w:val="00AF2C6A"/>
    <w:rsid w:val="00AF4986"/>
    <w:rsid w:val="00AF4B20"/>
    <w:rsid w:val="00B115EE"/>
    <w:rsid w:val="00B14076"/>
    <w:rsid w:val="00B2116F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9AB"/>
    <w:rsid w:val="00BB0A1E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6F7"/>
    <w:rsid w:val="00C53F38"/>
    <w:rsid w:val="00C55C36"/>
    <w:rsid w:val="00C56688"/>
    <w:rsid w:val="00C7277E"/>
    <w:rsid w:val="00C73969"/>
    <w:rsid w:val="00C76683"/>
    <w:rsid w:val="00C77E87"/>
    <w:rsid w:val="00C92B38"/>
    <w:rsid w:val="00C965D6"/>
    <w:rsid w:val="00CB401B"/>
    <w:rsid w:val="00CC557F"/>
    <w:rsid w:val="00CC6EA9"/>
    <w:rsid w:val="00CD5618"/>
    <w:rsid w:val="00CE783D"/>
    <w:rsid w:val="00CF08E4"/>
    <w:rsid w:val="00CF3DA0"/>
    <w:rsid w:val="00CF517A"/>
    <w:rsid w:val="00D011EE"/>
    <w:rsid w:val="00D03281"/>
    <w:rsid w:val="00D06A5F"/>
    <w:rsid w:val="00D13845"/>
    <w:rsid w:val="00D17C1E"/>
    <w:rsid w:val="00D200E3"/>
    <w:rsid w:val="00D255F5"/>
    <w:rsid w:val="00D26C33"/>
    <w:rsid w:val="00D26FBC"/>
    <w:rsid w:val="00D32E54"/>
    <w:rsid w:val="00D32E85"/>
    <w:rsid w:val="00D367AB"/>
    <w:rsid w:val="00D4417D"/>
    <w:rsid w:val="00D444FE"/>
    <w:rsid w:val="00D51F1D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19BE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A0CBE"/>
    <w:rsid w:val="00EB0A66"/>
    <w:rsid w:val="00EC15D1"/>
    <w:rsid w:val="00ED11D7"/>
    <w:rsid w:val="00ED3A85"/>
    <w:rsid w:val="00ED5137"/>
    <w:rsid w:val="00ED7591"/>
    <w:rsid w:val="00EE25EB"/>
    <w:rsid w:val="00EF05EB"/>
    <w:rsid w:val="00EF549C"/>
    <w:rsid w:val="00F0642C"/>
    <w:rsid w:val="00F1196B"/>
    <w:rsid w:val="00F13C0B"/>
    <w:rsid w:val="00F1479E"/>
    <w:rsid w:val="00F154D2"/>
    <w:rsid w:val="00F21FEB"/>
    <w:rsid w:val="00F22CCB"/>
    <w:rsid w:val="00F248EC"/>
    <w:rsid w:val="00F4398A"/>
    <w:rsid w:val="00F46BC5"/>
    <w:rsid w:val="00F602B6"/>
    <w:rsid w:val="00F61A37"/>
    <w:rsid w:val="00F6240B"/>
    <w:rsid w:val="00F70EEE"/>
    <w:rsid w:val="00F7325C"/>
    <w:rsid w:val="00F80027"/>
    <w:rsid w:val="00F84685"/>
    <w:rsid w:val="00F90D59"/>
    <w:rsid w:val="00F93919"/>
    <w:rsid w:val="00FA10EF"/>
    <w:rsid w:val="00FA4DE9"/>
    <w:rsid w:val="00FB4589"/>
    <w:rsid w:val="00FB7B24"/>
    <w:rsid w:val="00FC298F"/>
    <w:rsid w:val="00FC3C5E"/>
    <w:rsid w:val="00FD29FB"/>
    <w:rsid w:val="00FD4278"/>
    <w:rsid w:val="00FE4C6E"/>
    <w:rsid w:val="00FE6D86"/>
    <w:rsid w:val="00FF1437"/>
    <w:rsid w:val="00FF1A5B"/>
    <w:rsid w:val="00FF270D"/>
    <w:rsid w:val="00FF441F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CBA0D5A4857F439F1AA4E4C8A04C05" ma:contentTypeVersion="13" ma:contentTypeDescription="Ein neues Dokument erstellen." ma:contentTypeScope="" ma:versionID="d1fa15d22c20ea829e6253b60a575370">
  <xsd:schema xmlns:xsd="http://www.w3.org/2001/XMLSchema" xmlns:xs="http://www.w3.org/2001/XMLSchema" xmlns:p="http://schemas.microsoft.com/office/2006/metadata/properties" xmlns:ns2="ca0ab88b-d842-4dd8-98ff-12e486a696eb" xmlns:ns3="df5ba226-8786-41e7-9f79-81e10bbd0af8" targetNamespace="http://schemas.microsoft.com/office/2006/metadata/properties" ma:root="true" ma:fieldsID="3697ac954a5404c4362fa8a2263047db" ns2:_="" ns3:_="">
    <xsd:import namespace="ca0ab88b-d842-4dd8-98ff-12e486a696eb"/>
    <xsd:import namespace="df5ba226-8786-41e7-9f79-81e10bbd0a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ab88b-d842-4dd8-98ff-12e486a69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421987-1228-40e4-bf17-66232a1a95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5ba226-8786-41e7-9f79-81e10bbd0a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ec458ee-1e38-4d22-ad81-7aa492aebdcf}" ma:internalName="TaxCatchAll" ma:showField="CatchAllData" ma:web="df5ba226-8786-41e7-9f79-81e10bbd0a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5ba226-8786-41e7-9f79-81e10bbd0af8" xsi:nil="true"/>
    <lcf76f155ced4ddcb4097134ff3c332f xmlns="ca0ab88b-d842-4dd8-98ff-12e486a696e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D4194-754C-4ABD-9760-3FC7F0D14F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B26FBD-FF9B-4775-9807-C50F4C78F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0ab88b-d842-4dd8-98ff-12e486a696eb"/>
    <ds:schemaRef ds:uri="df5ba226-8786-41e7-9f79-81e10bbd0a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4F30FE-89EE-4925-A348-ECA5C2E904E7}">
  <ds:schemaRefs>
    <ds:schemaRef ds:uri="http://schemas.microsoft.com/office/2006/metadata/properties"/>
    <ds:schemaRef ds:uri="http://schemas.microsoft.com/office/infopath/2007/PartnerControls"/>
    <ds:schemaRef ds:uri="df5ba226-8786-41e7-9f79-81e10bbd0af8"/>
    <ds:schemaRef ds:uri="ca0ab88b-d842-4dd8-98ff-12e486a696eb"/>
  </ds:schemaRefs>
</ds:datastoreItem>
</file>

<file path=customXml/itemProps4.xml><?xml version="1.0" encoding="utf-8"?>
<ds:datastoreItem xmlns:ds="http://schemas.openxmlformats.org/officeDocument/2006/customXml" ds:itemID="{7FB4FCE2-FE69-48B0-92DF-065385BB5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DGUV_Blanko.dotx</Template>
  <TotalTime>0</TotalTime>
  <Pages>2</Pages>
  <Words>365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Malte Offermann</cp:lastModifiedBy>
  <cp:revision>21</cp:revision>
  <cp:lastPrinted>2019-02-07T07:46:00Z</cp:lastPrinted>
  <dcterms:created xsi:type="dcterms:W3CDTF">2022-03-21T17:05:00Z</dcterms:created>
  <dcterms:modified xsi:type="dcterms:W3CDTF">2026-05-21T15:45:00Z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0x01010088CBA0D5A4857F439F1AA4E4C8A04C05</vt:lpwstr>
  </property>
</Properties>
</file>